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C65B6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39F6E124" w14:textId="13147E33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Ashby de la Launde</w:t>
      </w:r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4F27FCD1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1AB67E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7CE13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Navenby into lands</w:t>
      </w:r>
    </w:p>
    <w:p w14:paraId="6D09819F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Sir Thomas West(q.v.).</w:t>
      </w:r>
    </w:p>
    <w:p w14:paraId="20BE9EFC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43054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https://inquisitionspostmortem.ac.uk/view/inquisition/19-052/58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BE5E484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7C73EB" w14:textId="77777777" w:rsidR="00952497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7E1A7" w14:textId="77777777" w:rsidR="00952497" w:rsidRPr="00920A8F" w:rsidRDefault="00952497" w:rsidP="00952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2F608A34" w14:textId="241890FF" w:rsidR="00BA00AB" w:rsidRPr="0095249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524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EA10" w14:textId="77777777" w:rsidR="00952497" w:rsidRDefault="00952497" w:rsidP="009139A6">
      <w:r>
        <w:separator/>
      </w:r>
    </w:p>
  </w:endnote>
  <w:endnote w:type="continuationSeparator" w:id="0">
    <w:p w14:paraId="37FF81C2" w14:textId="77777777" w:rsidR="00952497" w:rsidRDefault="009524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740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DD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A7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2AFF4" w14:textId="77777777" w:rsidR="00952497" w:rsidRDefault="00952497" w:rsidP="009139A6">
      <w:r>
        <w:separator/>
      </w:r>
    </w:p>
  </w:footnote>
  <w:footnote w:type="continuationSeparator" w:id="0">
    <w:p w14:paraId="0841E5F1" w14:textId="77777777" w:rsidR="00952497" w:rsidRDefault="009524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E8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849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0C7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497"/>
    <w:rsid w:val="000666E0"/>
    <w:rsid w:val="002510B7"/>
    <w:rsid w:val="005C130B"/>
    <w:rsid w:val="00826F5C"/>
    <w:rsid w:val="009139A6"/>
    <w:rsid w:val="009448BB"/>
    <w:rsid w:val="0095249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8AD12"/>
  <w15:chartTrackingRefBased/>
  <w15:docId w15:val="{5E8088C1-1135-4477-B625-CE43E898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24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52/5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2022-03-03T20:51:00Z</dcterms:created>
  <dcterms:modified xsi:type="dcterms:W3CDTF">2022-03-03T20:51:00Z</dcterms:modified>
</cp:coreProperties>
</file>